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F4AC2" w14:textId="2BA24E36" w:rsidR="001C558E" w:rsidRDefault="001C558E" w:rsidP="001C55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ROSWHORN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(fl.140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0C63EBFE" w14:textId="77777777" w:rsidR="001C558E" w:rsidRDefault="001C558E" w:rsidP="001C55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706117F5" w14:textId="77777777" w:rsidR="001C558E" w:rsidRDefault="001C558E" w:rsidP="001C55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E1040B" w14:textId="77777777" w:rsidR="001C558E" w:rsidRDefault="001C558E" w:rsidP="001C55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650584" w14:textId="460F9E67" w:rsidR="001C558E" w:rsidRDefault="001C558E" w:rsidP="001C55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May1405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tonsure.</w:t>
      </w:r>
    </w:p>
    <w:p w14:paraId="34918BE5" w14:textId="77777777" w:rsidR="001C558E" w:rsidRDefault="001C558E" w:rsidP="001C55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(“Stafford Register” pp.436 and 425)</w:t>
      </w:r>
    </w:p>
    <w:p w14:paraId="4EB09C3E" w14:textId="77777777" w:rsidR="001C558E" w:rsidRDefault="001C558E" w:rsidP="001C55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66DE5F" w14:textId="77777777" w:rsidR="001C558E" w:rsidRDefault="001C558E" w:rsidP="001C55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6DD946" w14:textId="77777777" w:rsidR="001C558E" w:rsidRPr="00673DCB" w:rsidRDefault="001C558E" w:rsidP="001C55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January 2022</w:t>
      </w:r>
    </w:p>
    <w:p w14:paraId="791E4569" w14:textId="0A352873" w:rsidR="00BA00AB" w:rsidRPr="001C558E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1C55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BDABB" w14:textId="77777777" w:rsidR="001C558E" w:rsidRDefault="001C558E" w:rsidP="009139A6">
      <w:r>
        <w:separator/>
      </w:r>
    </w:p>
  </w:endnote>
  <w:endnote w:type="continuationSeparator" w:id="0">
    <w:p w14:paraId="3B362B02" w14:textId="77777777" w:rsidR="001C558E" w:rsidRDefault="001C558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4C2D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AA51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6CD1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9CE66" w14:textId="77777777" w:rsidR="001C558E" w:rsidRDefault="001C558E" w:rsidP="009139A6">
      <w:r>
        <w:separator/>
      </w:r>
    </w:p>
  </w:footnote>
  <w:footnote w:type="continuationSeparator" w:id="0">
    <w:p w14:paraId="04352719" w14:textId="77777777" w:rsidR="001C558E" w:rsidRDefault="001C558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D3F7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6A9F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A9AE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58E"/>
    <w:rsid w:val="000666E0"/>
    <w:rsid w:val="001C558E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A05C83"/>
  <w15:chartTrackingRefBased/>
  <w15:docId w15:val="{8DDCBEE8-4FC5-4938-A0E1-F95A3056F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2022-01-21T18:43:00Z</dcterms:created>
  <dcterms:modified xsi:type="dcterms:W3CDTF">2022-01-21T18:45:00Z</dcterms:modified>
</cp:coreProperties>
</file>